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6184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NEWMAN, elder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:rsidR="0096184A" w:rsidRDefault="0096184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184A" w:rsidRDefault="0096184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184A" w:rsidRDefault="0096184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Apr.1441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Suffolk(q.v.), made him an executor of his</w:t>
      </w:r>
    </w:p>
    <w:p w:rsidR="0096184A" w:rsidRDefault="0096184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Will.  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pp.62-3)</w:t>
      </w:r>
    </w:p>
    <w:p w:rsidR="0096184A" w:rsidRDefault="0096184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184A" w:rsidRDefault="0096184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184A" w:rsidRPr="0096184A" w:rsidRDefault="0096184A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96184A" w:rsidRPr="009618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84A" w:rsidRDefault="0096184A" w:rsidP="00564E3C">
      <w:pPr>
        <w:spacing w:after="0" w:line="240" w:lineRule="auto"/>
      </w:pPr>
      <w:r>
        <w:separator/>
      </w:r>
    </w:p>
  </w:endnote>
  <w:endnote w:type="continuationSeparator" w:id="0">
    <w:p w:rsidR="0096184A" w:rsidRDefault="0096184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184A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84A" w:rsidRDefault="0096184A" w:rsidP="00564E3C">
      <w:pPr>
        <w:spacing w:after="0" w:line="240" w:lineRule="auto"/>
      </w:pPr>
      <w:r>
        <w:separator/>
      </w:r>
    </w:p>
  </w:footnote>
  <w:footnote w:type="continuationSeparator" w:id="0">
    <w:p w:rsidR="0096184A" w:rsidRDefault="0096184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84A"/>
    <w:rsid w:val="00372DC6"/>
    <w:rsid w:val="00564E3C"/>
    <w:rsid w:val="0064591D"/>
    <w:rsid w:val="0096184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CDA9C"/>
  <w15:chartTrackingRefBased/>
  <w15:docId w15:val="{BDDA39EE-10D6-45A9-A091-C5CD92CA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2015-10-24T19:04:00Z</dcterms:created>
  <dcterms:modified xsi:type="dcterms:W3CDTF">2015-10-24T19:10:00Z</dcterms:modified>
</cp:coreProperties>
</file>